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208E54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Peter MEDDELTON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10124A1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3E6EE7C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57D528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99054B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726CFD10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A354187" w14:textId="77777777" w:rsidR="001D7808" w:rsidRPr="00065994" w:rsidRDefault="001D7808" w:rsidP="001D780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81FB57A" w14:textId="77777777" w:rsidR="001D7808" w:rsidRDefault="001D7808" w:rsidP="001D780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381F692" w14:textId="77777777" w:rsidR="001D7808" w:rsidRDefault="001D7808" w:rsidP="001D780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</w:p>
    <w:p w14:paraId="2BDCEC13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5594EBF" w14:textId="77777777" w:rsidR="001D7808" w:rsidRDefault="001D7808" w:rsidP="001D780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8 July 2024</w:t>
      </w:r>
    </w:p>
    <w:p w14:paraId="76F787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C199C" w14:textId="77777777" w:rsidR="001D7808" w:rsidRDefault="001D7808" w:rsidP="009139A6">
      <w:r>
        <w:separator/>
      </w:r>
    </w:p>
  </w:endnote>
  <w:endnote w:type="continuationSeparator" w:id="0">
    <w:p w14:paraId="3CF9C917" w14:textId="77777777" w:rsidR="001D7808" w:rsidRDefault="001D78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3E7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E2B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EF4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9D2F1" w14:textId="77777777" w:rsidR="001D7808" w:rsidRDefault="001D7808" w:rsidP="009139A6">
      <w:r>
        <w:separator/>
      </w:r>
    </w:p>
  </w:footnote>
  <w:footnote w:type="continuationSeparator" w:id="0">
    <w:p w14:paraId="251DDAE9" w14:textId="77777777" w:rsidR="001D7808" w:rsidRDefault="001D78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168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960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EED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808"/>
    <w:rsid w:val="000666E0"/>
    <w:rsid w:val="001D7808"/>
    <w:rsid w:val="002510B7"/>
    <w:rsid w:val="00270799"/>
    <w:rsid w:val="005C130B"/>
    <w:rsid w:val="00825DF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76FB8"/>
  <w15:chartTrackingRefBased/>
  <w15:docId w15:val="{F736F0C2-352E-4B98-A1A6-0A7B212A0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2024-10-16T14:49:00Z</dcterms:created>
  <dcterms:modified xsi:type="dcterms:W3CDTF">2024-10-16T14:51:00Z</dcterms:modified>
</cp:coreProperties>
</file>